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010663" w:rsidRDefault="009A7A7D" w:rsidP="00814CB4">
      <w:pPr>
        <w:rPr>
          <w:rFonts w:ascii="Times New Roman" w:hAnsi="Times New Roman"/>
          <w:b/>
          <w:color w:val="4F6228" w:themeColor="accent3" w:themeShade="80"/>
          <w:sz w:val="44"/>
          <w:szCs w:val="44"/>
        </w:rPr>
      </w:pPr>
      <w:r>
        <w:rPr>
          <w:rFonts w:ascii="Times New Roman" w:hAnsi="Times New Roman"/>
          <w:b/>
          <w:noProof/>
          <w:color w:val="4F6228" w:themeColor="accent3" w:themeShade="80"/>
          <w:sz w:val="44"/>
          <w:szCs w:val="44"/>
        </w:rPr>
        <w:t>Student Activity Chart</w:t>
      </w:r>
    </w:p>
    <w:p w:rsidR="006562EB" w:rsidRPr="003F7FF5" w:rsidRDefault="006562EB" w:rsidP="00384E4B">
      <w:pPr>
        <w:rPr>
          <w:rFonts w:ascii="Times New Roman" w:hAnsi="Times New Roman"/>
        </w:rPr>
      </w:pPr>
    </w:p>
    <w:p w:rsidR="00814CB4" w:rsidRPr="003F7FF5" w:rsidRDefault="00413982" w:rsidP="00384E4B">
      <w:pPr>
        <w:rPr>
          <w:rFonts w:ascii="Times New Roman" w:hAnsi="Times New Roman"/>
        </w:rPr>
      </w:pPr>
      <w:r w:rsidRPr="003F7FF5">
        <w:rPr>
          <w:rFonts w:ascii="Times New Roman" w:hAnsi="Times New Roman"/>
        </w:rPr>
        <w:t xml:space="preserve">Use this chart to track your progress. </w:t>
      </w:r>
    </w:p>
    <w:tbl>
      <w:tblPr>
        <w:tblStyle w:val="TableGrid"/>
        <w:tblW w:w="0" w:type="auto"/>
        <w:tblLayout w:type="fixed"/>
        <w:tblLook w:val="04A0"/>
      </w:tblPr>
      <w:tblGrid>
        <w:gridCol w:w="1548"/>
        <w:gridCol w:w="1260"/>
        <w:gridCol w:w="6212"/>
        <w:gridCol w:w="1420"/>
      </w:tblGrid>
      <w:tr w:rsidR="00DD3F54" w:rsidRPr="003F7FF5" w:rsidTr="00075E73">
        <w:tc>
          <w:tcPr>
            <w:tcW w:w="1548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Resource</w:t>
            </w:r>
          </w:p>
        </w:tc>
        <w:tc>
          <w:tcPr>
            <w:tcW w:w="126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 Assigned</w:t>
            </w:r>
          </w:p>
        </w:tc>
        <w:tc>
          <w:tcPr>
            <w:tcW w:w="6212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1420" w:type="dxa"/>
          </w:tcPr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Date</w:t>
            </w:r>
          </w:p>
          <w:p w:rsidR="00DD3F54" w:rsidRPr="003F7FF5" w:rsidRDefault="00DD3F54" w:rsidP="00DD3F54">
            <w:pPr>
              <w:jc w:val="center"/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Completed</w:t>
            </w:r>
          </w:p>
        </w:tc>
      </w:tr>
    </w:tbl>
    <w:p w:rsidR="008D7026" w:rsidRDefault="008D7026" w:rsidP="00384E4B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400C87" w:rsidRPr="003F7FF5" w:rsidTr="00075E73">
        <w:trPr>
          <w:trHeight w:val="332"/>
        </w:trPr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Oxford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Pictur</w:t>
            </w:r>
            <w:r w:rsidRPr="003F7FF5">
              <w:rPr>
                <w:rFonts w:ascii="Times New Roman" w:hAnsi="Times New Roman"/>
                <w:b/>
              </w:rPr>
              <w:t xml:space="preserve">e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Dictionary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2</w:t>
            </w:r>
            <w:r w:rsidRPr="003F7FF5">
              <w:rPr>
                <w:rFonts w:ascii="Times New Roman" w:hAnsi="Times New Roman"/>
                <w:b/>
                <w:vertAlign w:val="superscript"/>
              </w:rPr>
              <w:t>nd</w:t>
            </w:r>
            <w:r w:rsidRPr="003F7FF5">
              <w:rPr>
                <w:rFonts w:ascii="Times New Roman" w:hAnsi="Times New Roman"/>
                <w:b/>
              </w:rPr>
              <w:t xml:space="preserve"> Ed.</w:t>
            </w: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400C87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575"/>
        </w:trPr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EB63AB" w:rsidP="00400C8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Prepositions</w:t>
            </w:r>
            <w:r w:rsidR="00400C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Page 25</w:t>
            </w:r>
          </w:p>
          <w:p w:rsidR="00400C87" w:rsidRPr="003F7FF5" w:rsidRDefault="00400C87" w:rsidP="00EB63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</w:t>
            </w:r>
            <w:r w:rsidR="00EB63AB">
              <w:rPr>
                <w:rFonts w:ascii="Times New Roman" w:hAnsi="Times New Roman"/>
              </w:rPr>
              <w:t xml:space="preserve"> # 1 </w:t>
            </w:r>
            <w:r>
              <w:rPr>
                <w:rFonts w:ascii="Times New Roman" w:hAnsi="Times New Roman"/>
              </w:rPr>
              <w:t xml:space="preserve">Track </w:t>
            </w:r>
            <w:r w:rsidR="00EB63AB">
              <w:rPr>
                <w:rFonts w:ascii="Times New Roman" w:hAnsi="Times New Roman"/>
              </w:rPr>
              <w:t>19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rPr>
          <w:trHeight w:val="70"/>
        </w:trPr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EB63AB" w:rsidP="00EB63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Directions and Maps Pages 155</w:t>
            </w:r>
          </w:p>
          <w:p w:rsidR="00EB63AB" w:rsidRPr="003F7FF5" w:rsidRDefault="00EB63AB" w:rsidP="00EB63A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Listen to the Words: CD # 3 Track 22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EB63AB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High Beginning Workbook Page </w:t>
            </w:r>
            <w:r w:rsidR="00EB63AB">
              <w:rPr>
                <w:rFonts w:ascii="Times New Roman" w:hAnsi="Times New Roman"/>
              </w:rPr>
              <w:t>25, 155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Low Intermediate Workbook Page </w:t>
            </w:r>
            <w:r w:rsidR="00EB63AB">
              <w:rPr>
                <w:rFonts w:ascii="Times New Roman" w:hAnsi="Times New Roman"/>
              </w:rPr>
              <w:t>25, 155</w:t>
            </w:r>
          </w:p>
        </w:tc>
        <w:tc>
          <w:tcPr>
            <w:tcW w:w="1422" w:type="dxa"/>
          </w:tcPr>
          <w:p w:rsidR="00400C87" w:rsidRPr="003F7FF5" w:rsidRDefault="00400C87" w:rsidP="00AB5577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400C87" w:rsidRDefault="00400C87" w:rsidP="00400C87">
            <w:pPr>
              <w:rPr>
                <w:rFonts w:ascii="Times New Roman" w:hAnsi="Times New Roman"/>
                <w:b/>
              </w:rPr>
            </w:pPr>
          </w:p>
          <w:p w:rsid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USA</w:t>
            </w:r>
          </w:p>
          <w:p w:rsidR="00DD3F54" w:rsidRPr="003F7FF5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 xml:space="preserve"> Lear</w:t>
            </w:r>
            <w:r w:rsidR="003F7FF5" w:rsidRPr="003F7FF5">
              <w:rPr>
                <w:rFonts w:ascii="Times New Roman" w:hAnsi="Times New Roman"/>
                <w:b/>
              </w:rPr>
              <w:t>n</w:t>
            </w:r>
            <w:r w:rsidRPr="003F7FF5">
              <w:rPr>
                <w:rFonts w:ascii="Times New Roman" w:hAnsi="Times New Roman"/>
                <w:b/>
              </w:rPr>
              <w:t>s</w:t>
            </w:r>
          </w:p>
          <w:p w:rsidR="003F7FF5" w:rsidRPr="00400C87" w:rsidRDefault="00DD3F54" w:rsidP="00400C87">
            <w:pPr>
              <w:rPr>
                <w:rFonts w:ascii="Times New Roman" w:hAnsi="Times New Roman"/>
                <w:b/>
              </w:rPr>
            </w:pPr>
            <w:r w:rsidRPr="003F7FF5">
              <w:rPr>
                <w:rFonts w:ascii="Times New Roman" w:hAnsi="Times New Roman"/>
                <w:b/>
              </w:rPr>
              <w:t>Website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400C87" w:rsidRPr="003F7FF5" w:rsidTr="00075E73">
        <w:tc>
          <w:tcPr>
            <w:tcW w:w="1548" w:type="dxa"/>
            <w:vMerge/>
          </w:tcPr>
          <w:p w:rsidR="00400C87" w:rsidRPr="003F7FF5" w:rsidRDefault="00400C87" w:rsidP="00400C8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400C87" w:rsidRPr="003F7FF5" w:rsidRDefault="00400C87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EB63AB">
              <w:rPr>
                <w:rFonts w:ascii="Times New Roman" w:hAnsi="Times New Roman"/>
              </w:rPr>
              <w:t>6: Places to Go</w:t>
            </w:r>
          </w:p>
        </w:tc>
        <w:tc>
          <w:tcPr>
            <w:tcW w:w="1422" w:type="dxa"/>
          </w:tcPr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</w:tr>
      <w:tr w:rsidR="00DD3F54" w:rsidRPr="003F7FF5" w:rsidTr="00075E73">
        <w:trPr>
          <w:trHeight w:val="638"/>
        </w:trPr>
        <w:tc>
          <w:tcPr>
            <w:tcW w:w="1548" w:type="dxa"/>
            <w:vMerge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3F7FF5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>First English Course</w:t>
            </w:r>
          </w:p>
          <w:p w:rsidR="00DD3F54" w:rsidRPr="003F7FF5" w:rsidRDefault="003F7FF5" w:rsidP="00075E73">
            <w:pPr>
              <w:rPr>
                <w:rFonts w:ascii="Times New Roman" w:hAnsi="Times New Roman"/>
              </w:rPr>
            </w:pPr>
            <w:r w:rsidRPr="003F7FF5">
              <w:rPr>
                <w:rFonts w:ascii="Times New Roman" w:hAnsi="Times New Roman"/>
              </w:rPr>
              <w:t xml:space="preserve">Unit </w:t>
            </w:r>
            <w:r w:rsidR="00EB63AB">
              <w:rPr>
                <w:rFonts w:ascii="Times New Roman" w:hAnsi="Times New Roman"/>
              </w:rPr>
              <w:t>13: Places in the Neighborhood</w:t>
            </w: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Pr="003F7FF5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RPr="003F7FF5" w:rsidTr="00075E73">
        <w:tc>
          <w:tcPr>
            <w:tcW w:w="1548" w:type="dxa"/>
            <w:vMerge w:val="restart"/>
          </w:tcPr>
          <w:p w:rsidR="00DD3F54" w:rsidRPr="00400C87" w:rsidRDefault="00400C87" w:rsidP="00400C87">
            <w:pPr>
              <w:rPr>
                <w:rFonts w:ascii="Times New Roman" w:hAnsi="Times New Roman"/>
                <w:b/>
              </w:rPr>
            </w:pPr>
            <w:r w:rsidRPr="00400C87">
              <w:rPr>
                <w:rFonts w:ascii="Times New Roman" w:hAnsi="Times New Roman"/>
                <w:b/>
              </w:rPr>
              <w:t xml:space="preserve">Basic Grammar </w:t>
            </w:r>
          </w:p>
          <w:p w:rsidR="00400C87" w:rsidRPr="003F7FF5" w:rsidRDefault="00400C87" w:rsidP="00400C87">
            <w:pPr>
              <w:rPr>
                <w:rFonts w:ascii="Times New Roman" w:hAnsi="Times New Roman"/>
              </w:rPr>
            </w:pPr>
            <w:r w:rsidRPr="00400C87">
              <w:rPr>
                <w:rFonts w:ascii="Times New Roman" w:hAnsi="Times New Roman"/>
                <w:b/>
              </w:rPr>
              <w:t>In Use</w:t>
            </w:r>
          </w:p>
        </w:tc>
        <w:tc>
          <w:tcPr>
            <w:tcW w:w="1350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38 There Is/ Are</w:t>
            </w:r>
          </w:p>
          <w:p w:rsidR="00400C87" w:rsidRPr="003F7FF5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Pr="003F7FF5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400C87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Unit 104 Prepositions</w:t>
            </w:r>
          </w:p>
          <w:p w:rsidR="00400C87" w:rsidRDefault="00400C87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EB63AB" w:rsidTr="00075E73">
        <w:tc>
          <w:tcPr>
            <w:tcW w:w="1548" w:type="dxa"/>
            <w:vMerge w:val="restart"/>
          </w:tcPr>
          <w:p w:rsidR="00EB63AB" w:rsidRDefault="00EB63AB" w:rsidP="00400C87">
            <w:pPr>
              <w:rPr>
                <w:rFonts w:ascii="Times New Roman" w:hAnsi="Times New Roman"/>
                <w:b/>
              </w:rPr>
            </w:pPr>
          </w:p>
          <w:p w:rsidR="00EB63AB" w:rsidRPr="007616F5" w:rsidRDefault="00EB63AB" w:rsidP="00400C87">
            <w:pPr>
              <w:rPr>
                <w:rFonts w:ascii="Times New Roman" w:hAnsi="Times New Roman"/>
                <w:b/>
              </w:rPr>
            </w:pPr>
            <w:proofErr w:type="spellStart"/>
            <w:r w:rsidRPr="007616F5">
              <w:rPr>
                <w:rFonts w:ascii="Times New Roman" w:hAnsi="Times New Roman"/>
                <w:b/>
              </w:rPr>
              <w:t>Sed</w:t>
            </w:r>
            <w:proofErr w:type="spellEnd"/>
            <w:r w:rsidRPr="007616F5">
              <w:rPr>
                <w:rFonts w:ascii="Times New Roman" w:hAnsi="Times New Roman"/>
                <w:b/>
              </w:rPr>
              <w:t xml:space="preserve"> de </w:t>
            </w:r>
          </w:p>
          <w:p w:rsidR="00EB63AB" w:rsidRDefault="00EB63AB" w:rsidP="00400C87">
            <w:pPr>
              <w:rPr>
                <w:rFonts w:ascii="Times New Roman" w:hAnsi="Times New Roman"/>
              </w:rPr>
            </w:pPr>
            <w:r w:rsidRPr="007616F5">
              <w:rPr>
                <w:rFonts w:ascii="Times New Roman" w:hAnsi="Times New Roman"/>
                <w:b/>
              </w:rPr>
              <w:t>Saber</w:t>
            </w:r>
          </w:p>
        </w:tc>
        <w:tc>
          <w:tcPr>
            <w:tcW w:w="135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</w:tr>
      <w:tr w:rsidR="00EB63AB" w:rsidTr="00075E73">
        <w:tc>
          <w:tcPr>
            <w:tcW w:w="1548" w:type="dxa"/>
            <w:vMerge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2</w:t>
            </w:r>
            <w:r w:rsidRPr="00400C87">
              <w:rPr>
                <w:rFonts w:ascii="Times New Roman" w:hAnsi="Times New Roman"/>
              </w:rPr>
              <w:t xml:space="preserve">: Pages </w:t>
            </w:r>
            <w:r>
              <w:rPr>
                <w:rFonts w:ascii="Times New Roman" w:hAnsi="Times New Roman"/>
              </w:rPr>
              <w:t>8-9</w:t>
            </w:r>
          </w:p>
        </w:tc>
        <w:tc>
          <w:tcPr>
            <w:tcW w:w="1422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</w:tr>
      <w:tr w:rsidR="00EB63AB" w:rsidTr="00075E73">
        <w:tc>
          <w:tcPr>
            <w:tcW w:w="1548" w:type="dxa"/>
            <w:vMerge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3: Pages 6-7</w:t>
            </w:r>
          </w:p>
        </w:tc>
        <w:tc>
          <w:tcPr>
            <w:tcW w:w="1422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</w:tr>
      <w:tr w:rsidR="00EB63AB" w:rsidTr="00075E73">
        <w:tc>
          <w:tcPr>
            <w:tcW w:w="1548" w:type="dxa"/>
            <w:vMerge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5: Pages 6-7</w:t>
            </w:r>
          </w:p>
        </w:tc>
        <w:tc>
          <w:tcPr>
            <w:tcW w:w="1422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</w:tr>
      <w:tr w:rsidR="00EB63AB" w:rsidTr="00075E73">
        <w:tc>
          <w:tcPr>
            <w:tcW w:w="1548" w:type="dxa"/>
            <w:vMerge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Book 6: Pages 16-17</w:t>
            </w:r>
          </w:p>
        </w:tc>
        <w:tc>
          <w:tcPr>
            <w:tcW w:w="1422" w:type="dxa"/>
          </w:tcPr>
          <w:p w:rsidR="00EB63AB" w:rsidRDefault="00EB63AB" w:rsidP="008916BD">
            <w:pPr>
              <w:rPr>
                <w:rFonts w:ascii="Times New Roman" w:hAnsi="Times New Roman"/>
              </w:rPr>
            </w:pPr>
          </w:p>
        </w:tc>
      </w:tr>
    </w:tbl>
    <w:p w:rsidR="000146BD" w:rsidRDefault="000146BD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075E73" w:rsidRPr="003F7FF5" w:rsidTr="008916BD">
        <w:tc>
          <w:tcPr>
            <w:tcW w:w="1548" w:type="dxa"/>
            <w:vMerge w:val="restart"/>
          </w:tcPr>
          <w:p w:rsidR="00075E73" w:rsidRDefault="00075E73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Other</w:t>
            </w:r>
          </w:p>
          <w:p w:rsidR="00075E73" w:rsidRPr="00400C87" w:rsidRDefault="00075E73" w:rsidP="00891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135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Dairy Vocabulary</w:t>
            </w:r>
          </w:p>
        </w:tc>
        <w:tc>
          <w:tcPr>
            <w:tcW w:w="1422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</w:tr>
      <w:tr w:rsidR="00075E73" w:rsidRPr="003F7FF5" w:rsidTr="008916BD">
        <w:trPr>
          <w:trHeight w:val="377"/>
        </w:trPr>
        <w:tc>
          <w:tcPr>
            <w:tcW w:w="1548" w:type="dxa"/>
            <w:vMerge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English/Spanish Cognates</w:t>
            </w:r>
          </w:p>
        </w:tc>
        <w:tc>
          <w:tcPr>
            <w:tcW w:w="1422" w:type="dxa"/>
          </w:tcPr>
          <w:p w:rsidR="00075E73" w:rsidRPr="003F7FF5" w:rsidRDefault="00075E73" w:rsidP="008916BD">
            <w:pPr>
              <w:rPr>
                <w:rFonts w:ascii="Times New Roman" w:hAnsi="Times New Roman"/>
              </w:rPr>
            </w:pPr>
          </w:p>
        </w:tc>
      </w:tr>
    </w:tbl>
    <w:p w:rsidR="00075E73" w:rsidRDefault="00075E73" w:rsidP="00AB557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4A0"/>
      </w:tblPr>
      <w:tblGrid>
        <w:gridCol w:w="1548"/>
        <w:gridCol w:w="1350"/>
        <w:gridCol w:w="6120"/>
        <w:gridCol w:w="1422"/>
      </w:tblGrid>
      <w:tr w:rsidR="00DD3F54" w:rsidTr="00075E73">
        <w:tc>
          <w:tcPr>
            <w:tcW w:w="1548" w:type="dxa"/>
            <w:vMerge w:val="restart"/>
          </w:tcPr>
          <w:p w:rsidR="00DD3F54" w:rsidRPr="00AC20AB" w:rsidRDefault="00AC20AB" w:rsidP="00075E73">
            <w:pPr>
              <w:rPr>
                <w:rFonts w:ascii="Times New Roman" w:hAnsi="Times New Roman"/>
                <w:b/>
              </w:rPr>
            </w:pPr>
            <w:r w:rsidRPr="00AC20AB">
              <w:rPr>
                <w:rFonts w:ascii="Times New Roman" w:hAnsi="Times New Roman"/>
                <w:b/>
              </w:rPr>
              <w:t>Other Activities</w:t>
            </w: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400C87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Vocabulary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Pr="00075E73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Pr="00075E73" w:rsidRDefault="00AC20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Map Reading 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  <w:tr w:rsidR="00DD3F54" w:rsidTr="00075E73">
        <w:tc>
          <w:tcPr>
            <w:tcW w:w="1548" w:type="dxa"/>
            <w:vMerge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  <w:tc>
          <w:tcPr>
            <w:tcW w:w="6120" w:type="dxa"/>
          </w:tcPr>
          <w:p w:rsidR="00DD3F54" w:rsidRDefault="00AC20AB" w:rsidP="008916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Giving Directions</w:t>
            </w:r>
          </w:p>
        </w:tc>
        <w:tc>
          <w:tcPr>
            <w:tcW w:w="1422" w:type="dxa"/>
          </w:tcPr>
          <w:p w:rsidR="00DD3F54" w:rsidRDefault="00DD3F54" w:rsidP="008916BD">
            <w:pPr>
              <w:rPr>
                <w:rFonts w:ascii="Times New Roman" w:hAnsi="Times New Roman"/>
              </w:rPr>
            </w:pPr>
          </w:p>
        </w:tc>
      </w:tr>
    </w:tbl>
    <w:p w:rsidR="007616F5" w:rsidRPr="00010663" w:rsidRDefault="007616F5" w:rsidP="00DD3F54">
      <w:pPr>
        <w:rPr>
          <w:rFonts w:ascii="Times New Roman" w:hAnsi="Times New Roman"/>
        </w:rPr>
      </w:pPr>
    </w:p>
    <w:sectPr w:rsidR="007616F5" w:rsidRPr="00010663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63AB" w:rsidRDefault="00EB63AB" w:rsidP="00814CB4">
      <w:r>
        <w:separator/>
      </w:r>
    </w:p>
  </w:endnote>
  <w:endnote w:type="continuationSeparator" w:id="1">
    <w:p w:rsidR="00EB63AB" w:rsidRDefault="00EB63A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ESL Dairy Curriculum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Northwest Iowa Community College</w:t>
    </w:r>
  </w:p>
  <w:p w:rsidR="00413982" w:rsidRPr="00010663" w:rsidRDefault="00413982">
    <w:pPr>
      <w:pStyle w:val="Footer"/>
      <w:rPr>
        <w:rFonts w:ascii="Times New Roman" w:hAnsi="Times New Roman" w:cs="Times New Roman"/>
      </w:rPr>
    </w:pPr>
    <w:r w:rsidRPr="00010663">
      <w:rPr>
        <w:rFonts w:ascii="Times New Roman" w:hAnsi="Times New Roman" w:cs="Times New Roman"/>
      </w:rPr>
      <w:t>2009</w:t>
    </w:r>
  </w:p>
  <w:p w:rsidR="00413982" w:rsidRPr="00010663" w:rsidRDefault="00413982" w:rsidP="005E47D6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63AB" w:rsidRDefault="00EB63AB" w:rsidP="00814CB4">
      <w:r>
        <w:separator/>
      </w:r>
    </w:p>
  </w:footnote>
  <w:footnote w:type="continuationSeparator" w:id="1">
    <w:p w:rsidR="00EB63AB" w:rsidRDefault="00EB63A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982" w:rsidRPr="00010663" w:rsidRDefault="0041398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010663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EB63AB">
      <w:rPr>
        <w:rFonts w:ascii="Times New Roman" w:hAnsi="Times New Roman"/>
        <w:color w:val="4F6228" w:themeColor="accent3" w:themeShade="80"/>
        <w:sz w:val="32"/>
        <w:szCs w:val="32"/>
      </w:rPr>
      <w:t>3 Places/Locations</w:t>
    </w:r>
  </w:p>
  <w:p w:rsidR="00413982" w:rsidRDefault="0041398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56125"/>
    <w:multiLevelType w:val="hybridMultilevel"/>
    <w:tmpl w:val="043CB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AFF2E30"/>
    <w:multiLevelType w:val="hybridMultilevel"/>
    <w:tmpl w:val="5D50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9F633C"/>
    <w:multiLevelType w:val="hybridMultilevel"/>
    <w:tmpl w:val="710C6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4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6"/>
  </w:num>
  <w:num w:numId="5">
    <w:abstractNumId w:val="9"/>
  </w:num>
  <w:num w:numId="6">
    <w:abstractNumId w:val="16"/>
  </w:num>
  <w:num w:numId="7">
    <w:abstractNumId w:val="13"/>
  </w:num>
  <w:num w:numId="8">
    <w:abstractNumId w:val="18"/>
  </w:num>
  <w:num w:numId="9">
    <w:abstractNumId w:val="12"/>
  </w:num>
  <w:num w:numId="10">
    <w:abstractNumId w:val="8"/>
  </w:num>
  <w:num w:numId="11">
    <w:abstractNumId w:val="7"/>
  </w:num>
  <w:num w:numId="12">
    <w:abstractNumId w:val="1"/>
  </w:num>
  <w:num w:numId="13">
    <w:abstractNumId w:val="17"/>
  </w:num>
  <w:num w:numId="14">
    <w:abstractNumId w:val="14"/>
  </w:num>
  <w:num w:numId="15">
    <w:abstractNumId w:val="11"/>
  </w:num>
  <w:num w:numId="16">
    <w:abstractNumId w:val="2"/>
  </w:num>
  <w:num w:numId="17">
    <w:abstractNumId w:val="4"/>
  </w:num>
  <w:num w:numId="18">
    <w:abstractNumId w:val="0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A26902"/>
    <w:rsid w:val="00010663"/>
    <w:rsid w:val="000146BD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5E73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A5DE8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34704"/>
    <w:rsid w:val="00141E4F"/>
    <w:rsid w:val="00143FB2"/>
    <w:rsid w:val="00146610"/>
    <w:rsid w:val="00156783"/>
    <w:rsid w:val="00157D1F"/>
    <w:rsid w:val="001672AF"/>
    <w:rsid w:val="001936A2"/>
    <w:rsid w:val="0019403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31A9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159E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1F86"/>
    <w:rsid w:val="003A7F73"/>
    <w:rsid w:val="003B576D"/>
    <w:rsid w:val="003B78ED"/>
    <w:rsid w:val="003C224C"/>
    <w:rsid w:val="003C4653"/>
    <w:rsid w:val="003E5759"/>
    <w:rsid w:val="003F7198"/>
    <w:rsid w:val="003F7DE3"/>
    <w:rsid w:val="003F7FF5"/>
    <w:rsid w:val="00400C87"/>
    <w:rsid w:val="00407029"/>
    <w:rsid w:val="00407C24"/>
    <w:rsid w:val="00413982"/>
    <w:rsid w:val="0042239C"/>
    <w:rsid w:val="00427822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515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352A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2BB3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16F5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0E6E"/>
    <w:rsid w:val="00884C6A"/>
    <w:rsid w:val="008913C9"/>
    <w:rsid w:val="00892915"/>
    <w:rsid w:val="008A756D"/>
    <w:rsid w:val="008A76FF"/>
    <w:rsid w:val="008B5450"/>
    <w:rsid w:val="008C424E"/>
    <w:rsid w:val="008D7026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65103"/>
    <w:rsid w:val="00986E42"/>
    <w:rsid w:val="00992E10"/>
    <w:rsid w:val="0099552F"/>
    <w:rsid w:val="009A7A7D"/>
    <w:rsid w:val="009C5E6F"/>
    <w:rsid w:val="009D5D07"/>
    <w:rsid w:val="009E6112"/>
    <w:rsid w:val="00A00C00"/>
    <w:rsid w:val="00A06F55"/>
    <w:rsid w:val="00A07CA9"/>
    <w:rsid w:val="00A17D21"/>
    <w:rsid w:val="00A26902"/>
    <w:rsid w:val="00A46564"/>
    <w:rsid w:val="00A51BAE"/>
    <w:rsid w:val="00A55E22"/>
    <w:rsid w:val="00A61E9D"/>
    <w:rsid w:val="00A80D14"/>
    <w:rsid w:val="00A81B0D"/>
    <w:rsid w:val="00A870B9"/>
    <w:rsid w:val="00A91242"/>
    <w:rsid w:val="00AA7699"/>
    <w:rsid w:val="00AB40E4"/>
    <w:rsid w:val="00AB5577"/>
    <w:rsid w:val="00AB5851"/>
    <w:rsid w:val="00AC20AB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151CC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6669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D3F54"/>
    <w:rsid w:val="00DD7E30"/>
    <w:rsid w:val="00DE1351"/>
    <w:rsid w:val="00DE71C0"/>
    <w:rsid w:val="00DF228A"/>
    <w:rsid w:val="00DF3A60"/>
    <w:rsid w:val="00E02743"/>
    <w:rsid w:val="00E06FD2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6595"/>
    <w:rsid w:val="00EA6E10"/>
    <w:rsid w:val="00EB63AB"/>
    <w:rsid w:val="00EB74EB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179AF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  <w:rsid w:val="00FF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Hyperlink">
    <w:name w:val="Hyperlink"/>
    <w:basedOn w:val="DefaultParagraphFont"/>
    <w:rsid w:val="004139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F7F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tudent%20activity%20cha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student activity chart</Template>
  <TotalTime>1</TotalTime>
  <Pages>1</Pages>
  <Words>127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2009-05-20T21:42:00Z</cp:lastPrinted>
  <dcterms:created xsi:type="dcterms:W3CDTF">2009-06-01T01:09:00Z</dcterms:created>
  <dcterms:modified xsi:type="dcterms:W3CDTF">2009-06-01T01:09:00Z</dcterms:modified>
</cp:coreProperties>
</file>